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1A5" w:rsidRPr="003262CC" w:rsidRDefault="00D261A5" w:rsidP="0071624B">
      <w:pPr>
        <w:pStyle w:val="Heading4"/>
        <w:spacing w:before="0" w:line="240" w:lineRule="auto"/>
        <w:jc w:val="center"/>
        <w:rPr>
          <w:rFonts w:ascii="Times New Roman" w:hAnsi="Times New Roman"/>
          <w:sz w:val="28"/>
          <w:szCs w:val="28"/>
        </w:rPr>
      </w:pPr>
      <w:r w:rsidRPr="003262CC">
        <w:rPr>
          <w:rFonts w:ascii="Times New Roman" w:hAnsi="Times New Roman"/>
          <w:b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1.9pt" o:ole="" fillcolor="window">
            <v:imagedata r:id="rId4" o:title=""/>
          </v:shape>
          <o:OLEObject Type="Embed" ProgID="Paint.Picture" ShapeID="_x0000_i1025" DrawAspect="Content" ObjectID="_1591095170" r:id="rId5"/>
        </w:object>
      </w:r>
    </w:p>
    <w:p w:rsidR="00D261A5" w:rsidRPr="003262CC" w:rsidRDefault="00D261A5" w:rsidP="0071624B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D261A5" w:rsidRPr="003262CC" w:rsidRDefault="00D261A5" w:rsidP="0071624B">
      <w:pPr>
        <w:pStyle w:val="Heading3"/>
        <w:spacing w:before="0" w:line="24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3262CC">
        <w:rPr>
          <w:rFonts w:ascii="Times New Roman" w:hAnsi="Times New Roman"/>
          <w:i/>
          <w:color w:val="auto"/>
          <w:sz w:val="28"/>
          <w:szCs w:val="28"/>
        </w:rPr>
        <w:t>Пологівська районна рада</w:t>
      </w:r>
    </w:p>
    <w:p w:rsidR="00D261A5" w:rsidRPr="003262CC" w:rsidRDefault="00D261A5" w:rsidP="0071624B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Запорізької області</w:t>
      </w:r>
    </w:p>
    <w:p w:rsidR="00D261A5" w:rsidRPr="003262CC" w:rsidRDefault="00D261A5" w:rsidP="0071624B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сьомого скликання</w:t>
      </w:r>
    </w:p>
    <w:p w:rsidR="00D261A5" w:rsidRPr="003262CC" w:rsidRDefault="00D261A5" w:rsidP="0071624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двадцять восьма позачергова</w:t>
      </w:r>
      <w:r w:rsidRPr="003262CC">
        <w:rPr>
          <w:b/>
          <w:i/>
          <w:sz w:val="28"/>
          <w:szCs w:val="28"/>
        </w:rPr>
        <w:t xml:space="preserve"> сесія</w:t>
      </w:r>
    </w:p>
    <w:p w:rsidR="00D261A5" w:rsidRPr="003262CC" w:rsidRDefault="00D261A5" w:rsidP="0071624B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 xml:space="preserve"> </w:t>
      </w:r>
    </w:p>
    <w:p w:rsidR="00D261A5" w:rsidRDefault="00D261A5" w:rsidP="0071624B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Р і ш е н н я</w:t>
      </w:r>
    </w:p>
    <w:p w:rsidR="00D261A5" w:rsidRPr="003262CC" w:rsidRDefault="00D261A5" w:rsidP="0071624B">
      <w:pPr>
        <w:jc w:val="center"/>
        <w:rPr>
          <w:b/>
          <w:i/>
          <w:sz w:val="28"/>
          <w:szCs w:val="28"/>
        </w:rPr>
      </w:pPr>
    </w:p>
    <w:p w:rsidR="00D261A5" w:rsidRPr="00060CA0" w:rsidRDefault="00D261A5" w:rsidP="00962E74">
      <w:pPr>
        <w:rPr>
          <w:sz w:val="28"/>
          <w:szCs w:val="28"/>
          <w:u w:val="single"/>
        </w:rPr>
      </w:pPr>
      <w:r w:rsidRPr="00060CA0">
        <w:rPr>
          <w:sz w:val="28"/>
          <w:szCs w:val="28"/>
        </w:rPr>
        <w:t>19 червня 2018 року                                                                                          №</w:t>
      </w:r>
      <w:r w:rsidRPr="00060CA0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11</w:t>
      </w:r>
      <w:r w:rsidRPr="00060CA0">
        <w:rPr>
          <w:sz w:val="28"/>
          <w:szCs w:val="28"/>
          <w:u w:val="single"/>
        </w:rPr>
        <w:t xml:space="preserve"> </w:t>
      </w:r>
    </w:p>
    <w:p w:rsidR="00D261A5" w:rsidRDefault="00D261A5" w:rsidP="0071624B">
      <w:pPr>
        <w:jc w:val="both"/>
      </w:pPr>
    </w:p>
    <w:p w:rsidR="00D261A5" w:rsidRDefault="00D261A5" w:rsidP="00962E74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 w:rsidRPr="00DD657F">
        <w:rPr>
          <w:sz w:val="28"/>
          <w:szCs w:val="28"/>
          <w:lang w:eastAsia="ar-SA"/>
        </w:rPr>
        <w:t>Про</w:t>
      </w:r>
      <w:r>
        <w:rPr>
          <w:sz w:val="28"/>
          <w:szCs w:val="28"/>
          <w:lang w:eastAsia="ar-SA"/>
        </w:rPr>
        <w:t xml:space="preserve"> погодження </w:t>
      </w:r>
      <w:r w:rsidRPr="00DD657F">
        <w:rPr>
          <w:sz w:val="28"/>
          <w:szCs w:val="28"/>
          <w:lang w:eastAsia="ar-SA"/>
        </w:rPr>
        <w:t xml:space="preserve">проекту землеустрою </w:t>
      </w:r>
    </w:p>
    <w:p w:rsidR="00D261A5" w:rsidRDefault="00D261A5" w:rsidP="00962E74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 w:rsidRPr="00DD657F">
        <w:rPr>
          <w:sz w:val="28"/>
          <w:szCs w:val="28"/>
          <w:lang w:eastAsia="ar-SA"/>
        </w:rPr>
        <w:t>щодо встановлення (зміни)</w:t>
      </w:r>
      <w:r>
        <w:rPr>
          <w:sz w:val="28"/>
          <w:szCs w:val="28"/>
          <w:lang w:eastAsia="ar-SA"/>
        </w:rPr>
        <w:t xml:space="preserve"> </w:t>
      </w:r>
      <w:r w:rsidRPr="00DD657F">
        <w:rPr>
          <w:sz w:val="28"/>
          <w:szCs w:val="28"/>
          <w:lang w:eastAsia="ar-SA"/>
        </w:rPr>
        <w:t xml:space="preserve">меж </w:t>
      </w:r>
    </w:p>
    <w:p w:rsidR="00D261A5" w:rsidRPr="00DD657F" w:rsidRDefault="00D261A5" w:rsidP="00962E74">
      <w:pPr>
        <w:keepNext/>
        <w:keepLines/>
        <w:widowControl w:val="0"/>
        <w:suppressAutoHyphens/>
        <w:spacing w:line="240" w:lineRule="exact"/>
        <w:ind w:hanging="11"/>
        <w:outlineLvl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села Пологи Пологівського району </w:t>
      </w:r>
    </w:p>
    <w:p w:rsidR="00D261A5" w:rsidRDefault="00D261A5" w:rsidP="0071624B">
      <w:pPr>
        <w:ind w:right="5245"/>
        <w:rPr>
          <w:b/>
          <w:sz w:val="28"/>
          <w:szCs w:val="28"/>
          <w:highlight w:val="yellow"/>
        </w:rPr>
      </w:pPr>
    </w:p>
    <w:p w:rsidR="00D261A5" w:rsidRPr="008C0FC4" w:rsidRDefault="00D261A5" w:rsidP="0071624B">
      <w:pPr>
        <w:ind w:right="5245"/>
        <w:rPr>
          <w:b/>
          <w:sz w:val="28"/>
          <w:szCs w:val="28"/>
          <w:highlight w:val="yellow"/>
        </w:rPr>
      </w:pPr>
    </w:p>
    <w:p w:rsidR="00D261A5" w:rsidRPr="008C0FC4" w:rsidRDefault="00D261A5" w:rsidP="0071624B">
      <w:pPr>
        <w:widowControl w:val="0"/>
        <w:suppressAutoHyphens/>
        <w:ind w:right="-1" w:firstLine="567"/>
        <w:jc w:val="both"/>
        <w:rPr>
          <w:b/>
          <w:sz w:val="28"/>
          <w:szCs w:val="28"/>
          <w:lang w:eastAsia="ar-SA"/>
        </w:rPr>
      </w:pPr>
      <w:r w:rsidRPr="008C0FC4">
        <w:rPr>
          <w:sz w:val="28"/>
          <w:szCs w:val="28"/>
          <w:lang w:eastAsia="ar-SA"/>
        </w:rPr>
        <w:t>Відповідно до пункту 21 частини 1 статті 43 Закону України «Про місцеве самоврядування в Україні», статей 10, 173, 174, 175 Земельного Кодексу України, статей 17, 46 Закону України «Про землеустрій», в</w:t>
      </w:r>
      <w:r>
        <w:rPr>
          <w:sz w:val="28"/>
          <w:szCs w:val="28"/>
          <w:lang w:eastAsia="ar-SA"/>
        </w:rPr>
        <w:t>раховуючи клопотання Пологівської сільської ради</w:t>
      </w:r>
      <w:r w:rsidRPr="008C0FC4">
        <w:rPr>
          <w:sz w:val="28"/>
          <w:szCs w:val="28"/>
        </w:rPr>
        <w:t>,</w:t>
      </w:r>
      <w:r>
        <w:rPr>
          <w:sz w:val="28"/>
          <w:szCs w:val="28"/>
        </w:rPr>
        <w:t xml:space="preserve"> Пологівська районна рада Запорізької області </w:t>
      </w:r>
      <w:r w:rsidRPr="008C0FC4">
        <w:rPr>
          <w:sz w:val="28"/>
          <w:szCs w:val="28"/>
          <w:lang w:eastAsia="ar-SA"/>
        </w:rPr>
        <w:t xml:space="preserve"> </w:t>
      </w:r>
      <w:r w:rsidRPr="00DD657F">
        <w:rPr>
          <w:sz w:val="28"/>
          <w:szCs w:val="28"/>
          <w:lang w:eastAsia="ar-SA"/>
        </w:rPr>
        <w:t>ВИРІШИЛА:</w:t>
      </w:r>
    </w:p>
    <w:p w:rsidR="00D261A5" w:rsidRPr="008C0FC4" w:rsidRDefault="00D261A5" w:rsidP="0071624B">
      <w:pPr>
        <w:widowControl w:val="0"/>
        <w:suppressAutoHyphens/>
        <w:ind w:right="-1" w:firstLine="567"/>
        <w:jc w:val="both"/>
        <w:rPr>
          <w:sz w:val="28"/>
          <w:szCs w:val="28"/>
          <w:lang w:eastAsia="ar-SA"/>
        </w:rPr>
      </w:pPr>
    </w:p>
    <w:p w:rsidR="00D261A5" w:rsidRDefault="00D261A5" w:rsidP="0071624B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Погодити проект землеустрою щодо встановлення (зміни) меж села Пологи Пологівського району Запорізької області, а саме розширення меж населеного пункту на </w:t>
      </w:r>
      <w:r>
        <w:rPr>
          <w:sz w:val="28"/>
          <w:szCs w:val="28"/>
          <w:lang w:val="ru-RU"/>
        </w:rPr>
        <w:t>215,60</w:t>
      </w:r>
      <w:r>
        <w:rPr>
          <w:sz w:val="28"/>
          <w:szCs w:val="28"/>
        </w:rPr>
        <w:t xml:space="preserve"> га</w:t>
      </w:r>
      <w:bookmarkStart w:id="0" w:name="_GoBack"/>
      <w:bookmarkEnd w:id="0"/>
      <w:r>
        <w:rPr>
          <w:sz w:val="28"/>
          <w:szCs w:val="28"/>
        </w:rPr>
        <w:t>.</w:t>
      </w:r>
    </w:p>
    <w:p w:rsidR="00D261A5" w:rsidRDefault="00D261A5" w:rsidP="0071624B">
      <w:pPr>
        <w:pStyle w:val="ListParagraph"/>
        <w:suppressAutoHyphens/>
        <w:ind w:left="0" w:right="-1" w:firstLine="567"/>
        <w:jc w:val="both"/>
        <w:rPr>
          <w:sz w:val="28"/>
          <w:szCs w:val="28"/>
        </w:rPr>
      </w:pPr>
    </w:p>
    <w:p w:rsidR="00D261A5" w:rsidRDefault="00D261A5" w:rsidP="00144E19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  <w:r w:rsidRPr="008C0FC4">
        <w:rPr>
          <w:sz w:val="28"/>
          <w:szCs w:val="28"/>
        </w:rPr>
        <w:t xml:space="preserve"> </w:t>
      </w:r>
      <w:r w:rsidRPr="008C0FC4">
        <w:rPr>
          <w:spacing w:val="-6"/>
          <w:sz w:val="28"/>
          <w:szCs w:val="28"/>
        </w:rPr>
        <w:t xml:space="preserve">         2.  Рекомендувати </w:t>
      </w:r>
      <w:r>
        <w:rPr>
          <w:sz w:val="28"/>
          <w:szCs w:val="28"/>
        </w:rPr>
        <w:t xml:space="preserve"> Пологівській </w:t>
      </w:r>
      <w:r w:rsidRPr="008C0FC4">
        <w:rPr>
          <w:sz w:val="28"/>
          <w:szCs w:val="28"/>
        </w:rPr>
        <w:t>сільській раді</w:t>
      </w:r>
      <w:r>
        <w:rPr>
          <w:sz w:val="28"/>
          <w:szCs w:val="28"/>
        </w:rPr>
        <w:t xml:space="preserve"> Пологівського району </w:t>
      </w:r>
      <w:r w:rsidRPr="008C0FC4">
        <w:rPr>
          <w:sz w:val="28"/>
          <w:szCs w:val="28"/>
        </w:rPr>
        <w:t xml:space="preserve">проект землеустрою </w:t>
      </w:r>
      <w:r w:rsidRPr="008C0FC4">
        <w:rPr>
          <w:rStyle w:val="Strong"/>
          <w:b w:val="0"/>
          <w:bCs/>
          <w:sz w:val="28"/>
          <w:szCs w:val="28"/>
        </w:rPr>
        <w:t xml:space="preserve">щодо </w:t>
      </w:r>
      <w:r w:rsidRPr="008C0FC4">
        <w:rPr>
          <w:sz w:val="28"/>
          <w:szCs w:val="28"/>
        </w:rPr>
        <w:t xml:space="preserve">встановлення (зміни) меж </w:t>
      </w:r>
      <w:r>
        <w:rPr>
          <w:sz w:val="28"/>
          <w:szCs w:val="28"/>
        </w:rPr>
        <w:t xml:space="preserve">села разом з висновком державної експертизи землевпорядної документації подати на затвердження до Пологівської районної ради Запорізької області. </w:t>
      </w:r>
    </w:p>
    <w:p w:rsidR="00D261A5" w:rsidRDefault="00D261A5" w:rsidP="00144E19">
      <w:pPr>
        <w:shd w:val="clear" w:color="auto" w:fill="FFFFFF"/>
        <w:tabs>
          <w:tab w:val="left" w:pos="1066"/>
        </w:tabs>
        <w:jc w:val="both"/>
        <w:rPr>
          <w:sz w:val="28"/>
          <w:szCs w:val="28"/>
        </w:rPr>
      </w:pPr>
    </w:p>
    <w:p w:rsidR="00D261A5" w:rsidRDefault="00D261A5" w:rsidP="0071624B">
      <w:pPr>
        <w:jc w:val="both"/>
        <w:rPr>
          <w:sz w:val="28"/>
          <w:szCs w:val="28"/>
        </w:rPr>
      </w:pPr>
      <w:r w:rsidRPr="009270D0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Pr="009270D0">
        <w:rPr>
          <w:sz w:val="28"/>
          <w:szCs w:val="28"/>
        </w:rPr>
        <w:t xml:space="preserve"> 3. Контроль за виконанням рішення покласти на  постійну комісію районної ради з питань агропромислового комплексу, земельних відносин, екології та природокористування. </w:t>
      </w:r>
    </w:p>
    <w:p w:rsidR="00D261A5" w:rsidRDefault="00D261A5" w:rsidP="0071624B">
      <w:pPr>
        <w:jc w:val="both"/>
        <w:rPr>
          <w:sz w:val="28"/>
          <w:szCs w:val="28"/>
        </w:rPr>
      </w:pPr>
    </w:p>
    <w:p w:rsidR="00D261A5" w:rsidRDefault="00D261A5" w:rsidP="0071624B">
      <w:pPr>
        <w:jc w:val="both"/>
        <w:rPr>
          <w:sz w:val="28"/>
          <w:szCs w:val="28"/>
        </w:rPr>
      </w:pPr>
    </w:p>
    <w:p w:rsidR="00D261A5" w:rsidRDefault="00D261A5" w:rsidP="0071624B">
      <w:pPr>
        <w:jc w:val="both"/>
        <w:rPr>
          <w:sz w:val="28"/>
          <w:szCs w:val="28"/>
        </w:rPr>
      </w:pPr>
    </w:p>
    <w:p w:rsidR="00D261A5" w:rsidRDefault="00D261A5" w:rsidP="007162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ради                                                                      І.О.Шевченко </w:t>
      </w:r>
    </w:p>
    <w:p w:rsidR="00D261A5" w:rsidRDefault="00D261A5" w:rsidP="0071624B">
      <w:pPr>
        <w:jc w:val="both"/>
        <w:rPr>
          <w:sz w:val="28"/>
          <w:szCs w:val="28"/>
        </w:rPr>
      </w:pPr>
    </w:p>
    <w:sectPr w:rsidR="00D261A5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24B"/>
    <w:rsid w:val="000365B2"/>
    <w:rsid w:val="00042E28"/>
    <w:rsid w:val="00060CA0"/>
    <w:rsid w:val="00080037"/>
    <w:rsid w:val="00144E19"/>
    <w:rsid w:val="00175010"/>
    <w:rsid w:val="002B72E1"/>
    <w:rsid w:val="002C04F0"/>
    <w:rsid w:val="00314A56"/>
    <w:rsid w:val="003262CC"/>
    <w:rsid w:val="00374FD0"/>
    <w:rsid w:val="00380D8D"/>
    <w:rsid w:val="00414C4B"/>
    <w:rsid w:val="00431052"/>
    <w:rsid w:val="006B5C4A"/>
    <w:rsid w:val="0071624B"/>
    <w:rsid w:val="00734B10"/>
    <w:rsid w:val="00806379"/>
    <w:rsid w:val="00807503"/>
    <w:rsid w:val="008371EB"/>
    <w:rsid w:val="008C0FC4"/>
    <w:rsid w:val="00900FA1"/>
    <w:rsid w:val="009270D0"/>
    <w:rsid w:val="00962E74"/>
    <w:rsid w:val="00A64E66"/>
    <w:rsid w:val="00A9181D"/>
    <w:rsid w:val="00AB530C"/>
    <w:rsid w:val="00AB6D39"/>
    <w:rsid w:val="00AB7C80"/>
    <w:rsid w:val="00AC1900"/>
    <w:rsid w:val="00AC349E"/>
    <w:rsid w:val="00B02EAD"/>
    <w:rsid w:val="00C60304"/>
    <w:rsid w:val="00CF4522"/>
    <w:rsid w:val="00D15552"/>
    <w:rsid w:val="00D261A5"/>
    <w:rsid w:val="00D76D0B"/>
    <w:rsid w:val="00D92089"/>
    <w:rsid w:val="00DD657F"/>
    <w:rsid w:val="00DE2F18"/>
    <w:rsid w:val="00E46F3C"/>
    <w:rsid w:val="00EB54CF"/>
    <w:rsid w:val="00EF4F4C"/>
    <w:rsid w:val="00F36A67"/>
    <w:rsid w:val="00F55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24B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71624B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624B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624B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71624B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71624B"/>
    <w:rPr>
      <w:rFonts w:ascii="Cambria" w:hAnsi="Cambria" w:cs="Times New Roman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1624B"/>
    <w:rPr>
      <w:rFonts w:ascii="Cambria" w:hAnsi="Cambria" w:cs="Times New Roman"/>
      <w:b/>
      <w:bCs/>
      <w:i/>
      <w:iCs/>
      <w:color w:val="4F81BD"/>
      <w:lang w:val="uk-UA"/>
    </w:rPr>
  </w:style>
  <w:style w:type="paragraph" w:styleId="BodyText">
    <w:name w:val="Body Text"/>
    <w:basedOn w:val="Normal"/>
    <w:link w:val="BodyTextChar"/>
    <w:uiPriority w:val="99"/>
    <w:rsid w:val="0071624B"/>
    <w:rPr>
      <w:sz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1624B"/>
    <w:rPr>
      <w:rFonts w:ascii="Times New Roman" w:hAnsi="Times New Roman" w:cs="Times New Roman"/>
      <w:sz w:val="24"/>
      <w:szCs w:val="24"/>
      <w:lang w:val="uk-UA" w:eastAsia="zh-CN"/>
    </w:rPr>
  </w:style>
  <w:style w:type="paragraph" w:styleId="ListParagraph">
    <w:name w:val="List Paragraph"/>
    <w:basedOn w:val="Normal"/>
    <w:uiPriority w:val="99"/>
    <w:qFormat/>
    <w:rsid w:val="0071624B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eastAsia="uk-UA"/>
    </w:rPr>
  </w:style>
  <w:style w:type="character" w:styleId="Strong">
    <w:name w:val="Strong"/>
    <w:basedOn w:val="DefaultParagraphFont"/>
    <w:uiPriority w:val="99"/>
    <w:qFormat/>
    <w:rsid w:val="0071624B"/>
    <w:rPr>
      <w:rFonts w:cs="Times New Roman"/>
      <w:b/>
    </w:rPr>
  </w:style>
  <w:style w:type="paragraph" w:customStyle="1" w:styleId="FR1">
    <w:name w:val="FR1"/>
    <w:uiPriority w:val="99"/>
    <w:rsid w:val="0071624B"/>
    <w:pPr>
      <w:widowControl w:val="0"/>
      <w:suppressAutoHyphens/>
      <w:spacing w:before="260"/>
      <w:ind w:left="320"/>
      <w:jc w:val="center"/>
    </w:pPr>
    <w:rPr>
      <w:rFonts w:ascii="Times New Roman" w:hAnsi="Times New Roman"/>
      <w:sz w:val="4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1</Pages>
  <Words>887</Words>
  <Characters>506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13</cp:revision>
  <cp:lastPrinted>2018-06-19T11:08:00Z</cp:lastPrinted>
  <dcterms:created xsi:type="dcterms:W3CDTF">2018-06-08T05:30:00Z</dcterms:created>
  <dcterms:modified xsi:type="dcterms:W3CDTF">2018-06-21T11:06:00Z</dcterms:modified>
</cp:coreProperties>
</file>